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EC16B" w14:textId="77777777" w:rsidR="008A0D83" w:rsidRDefault="008A0D83" w:rsidP="008A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Edith MOLEYNS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323EE736" w14:textId="77777777" w:rsidR="008A0D83" w:rsidRDefault="008A0D83" w:rsidP="008A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Gentlewoman.</w:t>
      </w:r>
    </w:p>
    <w:p w14:paraId="3238C514" w14:textId="77777777" w:rsidR="008A0D83" w:rsidRDefault="008A0D83" w:rsidP="008A0D83">
      <w:pPr>
        <w:pStyle w:val="NoSpacing"/>
        <w:rPr>
          <w:rFonts w:cs="Times New Roman"/>
          <w:szCs w:val="24"/>
        </w:rPr>
      </w:pPr>
    </w:p>
    <w:p w14:paraId="46ED6E86" w14:textId="77777777" w:rsidR="008A0D83" w:rsidRDefault="008A0D83" w:rsidP="008A0D83">
      <w:pPr>
        <w:pStyle w:val="NoSpacing"/>
        <w:rPr>
          <w:rFonts w:cs="Times New Roman"/>
          <w:szCs w:val="24"/>
        </w:rPr>
      </w:pPr>
    </w:p>
    <w:p w14:paraId="1DB5F7DA" w14:textId="77777777" w:rsidR="008A0D83" w:rsidRDefault="008A0D83" w:rsidP="008A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</w:t>
      </w: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She was in the household of Sir John Howard(q.v.).</w:t>
      </w:r>
    </w:p>
    <w:p w14:paraId="68F2329F" w14:textId="77777777" w:rsidR="008A0D83" w:rsidRDefault="008A0D83" w:rsidP="008A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(“The Household Books of John Howard, Duke of Norfolk, 1462-71</w:t>
      </w:r>
    </w:p>
    <w:p w14:paraId="2E8CE218" w14:textId="77777777" w:rsidR="008A0D83" w:rsidRDefault="008A0D83" w:rsidP="008A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1481-3 pub. Alan Sutton for the Richard III and Yorkist History Trust,</w:t>
      </w:r>
    </w:p>
    <w:p w14:paraId="6DCA6E82" w14:textId="77777777" w:rsidR="008A0D83" w:rsidRDefault="008A0D83" w:rsidP="008A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1992, </w:t>
      </w:r>
      <w:proofErr w:type="spellStart"/>
      <w:r>
        <w:rPr>
          <w:rFonts w:cs="Times New Roman"/>
          <w:szCs w:val="24"/>
        </w:rPr>
        <w:t>p.xxxix</w:t>
      </w:r>
      <w:proofErr w:type="spellEnd"/>
      <w:r>
        <w:rPr>
          <w:rFonts w:cs="Times New Roman"/>
          <w:szCs w:val="24"/>
        </w:rPr>
        <w:t>)</w:t>
      </w:r>
    </w:p>
    <w:p w14:paraId="09FE6F7C" w14:textId="77777777" w:rsidR="008A0D83" w:rsidRDefault="008A0D83" w:rsidP="008A0D83">
      <w:pPr>
        <w:pStyle w:val="NoSpacing"/>
        <w:rPr>
          <w:rFonts w:cs="Times New Roman"/>
          <w:szCs w:val="24"/>
        </w:rPr>
      </w:pPr>
    </w:p>
    <w:p w14:paraId="01079E13" w14:textId="77777777" w:rsidR="008A0D83" w:rsidRDefault="008A0D83" w:rsidP="008A0D83">
      <w:pPr>
        <w:pStyle w:val="NoSpacing"/>
        <w:rPr>
          <w:rFonts w:cs="Times New Roman"/>
          <w:szCs w:val="24"/>
        </w:rPr>
      </w:pPr>
    </w:p>
    <w:p w14:paraId="1C47F0F5" w14:textId="77777777" w:rsidR="008A0D83" w:rsidRDefault="008A0D83" w:rsidP="008A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2023</w:t>
      </w:r>
    </w:p>
    <w:p w14:paraId="59F432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B8E4D" w14:textId="77777777" w:rsidR="008A0D83" w:rsidRDefault="008A0D83" w:rsidP="009139A6">
      <w:r>
        <w:separator/>
      </w:r>
    </w:p>
  </w:endnote>
  <w:endnote w:type="continuationSeparator" w:id="0">
    <w:p w14:paraId="6F293708" w14:textId="77777777" w:rsidR="008A0D83" w:rsidRDefault="008A0D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F57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E76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25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126F4" w14:textId="77777777" w:rsidR="008A0D83" w:rsidRDefault="008A0D83" w:rsidP="009139A6">
      <w:r>
        <w:separator/>
      </w:r>
    </w:p>
  </w:footnote>
  <w:footnote w:type="continuationSeparator" w:id="0">
    <w:p w14:paraId="1746D566" w14:textId="77777777" w:rsidR="008A0D83" w:rsidRDefault="008A0D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BF0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5A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EA9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D83"/>
    <w:rsid w:val="000666E0"/>
    <w:rsid w:val="002510B7"/>
    <w:rsid w:val="005C130B"/>
    <w:rsid w:val="00826F5C"/>
    <w:rsid w:val="008A0D8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15170"/>
  <w15:chartTrackingRefBased/>
  <w15:docId w15:val="{6088844A-6358-4BBC-8329-A0E4410D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2023-10-30T15:44:00Z</dcterms:created>
  <dcterms:modified xsi:type="dcterms:W3CDTF">2023-10-30T15:45:00Z</dcterms:modified>
</cp:coreProperties>
</file>